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3F8352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</w:t>
      </w:r>
      <w:r w:rsidR="003877CE">
        <w:rPr>
          <w:b/>
          <w:i/>
          <w:noProof/>
          <w:sz w:val="28"/>
        </w:rPr>
        <w:t>3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181DB" w:rsidR="001E41F3" w:rsidRPr="00410371" w:rsidRDefault="00C01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A3BF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4&amp;5-Band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E7CBA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>Introduce inter band NR CA band combos of 4&amp;5 bands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</w:p>
          <w:p w14:paraId="3E4F459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</w:t>
            </w:r>
          </w:p>
          <w:p w14:paraId="022DBF6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CA_n2A-n5A-n13A-n48(2A)</w:t>
            </w:r>
          </w:p>
          <w:p w14:paraId="3014641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CA_n2A-n5A-n13A-n48B</w:t>
            </w:r>
          </w:p>
          <w:p w14:paraId="19510E3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</w:t>
            </w:r>
          </w:p>
          <w:p w14:paraId="559A48F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CA_n2A-n5A-n13A-n77A</w:t>
            </w:r>
          </w:p>
          <w:p w14:paraId="1AEEEDE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CA_n2A-n5A-n13A-n77C</w:t>
            </w:r>
          </w:p>
          <w:p w14:paraId="5B2A52AC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CA_n2A-n13A-n48A-n66A</w:t>
            </w:r>
          </w:p>
          <w:p w14:paraId="01B2657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CA_n2A-n13A-n48A-n77A</w:t>
            </w:r>
          </w:p>
          <w:p w14:paraId="33EAEC3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CA_n2A-n13A-n48(2A)-n77A</w:t>
            </w:r>
          </w:p>
          <w:p w14:paraId="56756C2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CA_n2A-n13A-n48B-n77A</w:t>
            </w:r>
          </w:p>
          <w:p w14:paraId="71C2E10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CA_n2A-n13A-n48A-n77C</w:t>
            </w:r>
          </w:p>
          <w:p w14:paraId="5C404AC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CA_n2A-n13A-n66A-n77A</w:t>
            </w:r>
          </w:p>
          <w:p w14:paraId="2981577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</w:t>
            </w:r>
          </w:p>
          <w:p w14:paraId="62041E6E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CA_n5A-n13A-n48(2A)-n66A</w:t>
            </w:r>
          </w:p>
          <w:p w14:paraId="53104B6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CA_n5A-n13A-n48B-n66A</w:t>
            </w:r>
          </w:p>
          <w:p w14:paraId="3328DE3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CA_n5A-n13A-n48A-n77A</w:t>
            </w:r>
          </w:p>
          <w:p w14:paraId="41E2E317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CA_n5A-n13A-n48(2A)-n77A</w:t>
            </w:r>
          </w:p>
          <w:p w14:paraId="382EB8C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CA_n5A-n13A-n48B-n77A</w:t>
            </w:r>
          </w:p>
          <w:p w14:paraId="737398C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CA_n5A-n13A-n48A-n77C</w:t>
            </w:r>
          </w:p>
          <w:p w14:paraId="34BA3A5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CA_n5A-n13A-n66A-n77A</w:t>
            </w:r>
          </w:p>
          <w:p w14:paraId="675C8F8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CA_n5A-n13A-n66A-n77C</w:t>
            </w:r>
          </w:p>
          <w:p w14:paraId="64FB97F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CA_n13A-n48A-n66A-n77A</w:t>
            </w:r>
          </w:p>
          <w:p w14:paraId="2301E21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CA_n2A-n5A-n13A-n48A-n77A</w:t>
            </w:r>
          </w:p>
          <w:p w14:paraId="1A4B0311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CA_n2A-n5A-n13A-n66A-n77A</w:t>
            </w:r>
          </w:p>
          <w:p w14:paraId="31C656EC" w14:textId="4AC168EF" w:rsidR="001E41F3" w:rsidRPr="00570EE9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CA_n5A-n13A-n48A-n66A-n77A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B7E35" w14:textId="77777777" w:rsidR="00EB46BC" w:rsidRDefault="00EB46BC">
      <w:r>
        <w:separator/>
      </w:r>
    </w:p>
  </w:endnote>
  <w:endnote w:type="continuationSeparator" w:id="0">
    <w:p w14:paraId="5BA3A34A" w14:textId="77777777" w:rsidR="00EB46BC" w:rsidRDefault="00EB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D278" w14:textId="77777777" w:rsidR="00EB46BC" w:rsidRDefault="00EB46BC">
      <w:r>
        <w:separator/>
      </w:r>
    </w:p>
  </w:footnote>
  <w:footnote w:type="continuationSeparator" w:id="0">
    <w:p w14:paraId="6010AFCF" w14:textId="77777777" w:rsidR="00EB46BC" w:rsidRDefault="00EB4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77CE"/>
    <w:rsid w:val="003B7AF1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70EE9"/>
    <w:rsid w:val="00592D74"/>
    <w:rsid w:val="005B3EBB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46B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25</cp:revision>
  <cp:lastPrinted>1900-01-01T06:00:00Z</cp:lastPrinted>
  <dcterms:created xsi:type="dcterms:W3CDTF">2020-02-03T08:32:00Z</dcterms:created>
  <dcterms:modified xsi:type="dcterms:W3CDTF">2026-01-30T18:02:00Z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